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7D1C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BARBOUR</w:t>
      </w:r>
      <w:r>
        <w:rPr>
          <w:rFonts w:cs="Times New Roman"/>
          <w:szCs w:val="24"/>
        </w:rPr>
        <w:t xml:space="preserve">      (fl.1420)</w:t>
      </w:r>
    </w:p>
    <w:p w14:paraId="3CEF7469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 Brasier.</w:t>
      </w:r>
    </w:p>
    <w:p w14:paraId="4951C6CC" w14:textId="77777777" w:rsidR="00AE7BA8" w:rsidRDefault="00AE7BA8" w:rsidP="00AE7BA8">
      <w:pPr>
        <w:pStyle w:val="NoSpacing"/>
        <w:rPr>
          <w:rFonts w:cs="Times New Roman"/>
          <w:szCs w:val="24"/>
        </w:rPr>
      </w:pPr>
    </w:p>
    <w:p w14:paraId="6144541A" w14:textId="77777777" w:rsidR="00AE7BA8" w:rsidRDefault="00AE7BA8" w:rsidP="00AE7BA8">
      <w:pPr>
        <w:pStyle w:val="NoSpacing"/>
        <w:rPr>
          <w:rFonts w:cs="Times New Roman"/>
          <w:szCs w:val="24"/>
        </w:rPr>
      </w:pPr>
    </w:p>
    <w:p w14:paraId="155B5B0A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Baldwin de Huy and John Caca, both merchants of Germany, brought a plaint of </w:t>
      </w:r>
    </w:p>
    <w:p w14:paraId="6CC05031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debt against him.</w:t>
      </w:r>
    </w:p>
    <w:p w14:paraId="28D16588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6DE887B2" w14:textId="77777777" w:rsidR="009F2B20" w:rsidRDefault="009F2B20" w:rsidP="009F2B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brought a plaint of debt against Richard Voke of Shaftesbury, brasier(q.v.).</w:t>
      </w:r>
    </w:p>
    <w:p w14:paraId="233CC89A" w14:textId="08AE8A94" w:rsidR="009F2B20" w:rsidRDefault="009F2B20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0430E475" w14:textId="77777777" w:rsidR="00AE7BA8" w:rsidRDefault="00AE7BA8" w:rsidP="00AE7BA8">
      <w:pPr>
        <w:pStyle w:val="NoSpacing"/>
        <w:rPr>
          <w:rFonts w:cs="Times New Roman"/>
          <w:szCs w:val="24"/>
        </w:rPr>
      </w:pPr>
    </w:p>
    <w:p w14:paraId="62B90C02" w14:textId="77777777" w:rsidR="00AE7BA8" w:rsidRDefault="00AE7BA8" w:rsidP="00AE7BA8">
      <w:pPr>
        <w:pStyle w:val="NoSpacing"/>
        <w:rPr>
          <w:rFonts w:cs="Times New Roman"/>
          <w:szCs w:val="24"/>
        </w:rPr>
      </w:pPr>
    </w:p>
    <w:p w14:paraId="700E88B5" w14:textId="77777777" w:rsidR="00AE7BA8" w:rsidRDefault="00AE7BA8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June 2023</w:t>
      </w:r>
    </w:p>
    <w:p w14:paraId="47844E27" w14:textId="346A30B2" w:rsidR="009F2B20" w:rsidRDefault="009F2B20" w:rsidP="00AE7B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July 2023</w:t>
      </w:r>
    </w:p>
    <w:p w14:paraId="79A7B3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364D" w14:textId="77777777" w:rsidR="00AE7BA8" w:rsidRDefault="00AE7BA8" w:rsidP="009139A6">
      <w:r>
        <w:separator/>
      </w:r>
    </w:p>
  </w:endnote>
  <w:endnote w:type="continuationSeparator" w:id="0">
    <w:p w14:paraId="4DDCAC15" w14:textId="77777777" w:rsidR="00AE7BA8" w:rsidRDefault="00AE7B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4C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7D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95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CC182" w14:textId="77777777" w:rsidR="00AE7BA8" w:rsidRDefault="00AE7BA8" w:rsidP="009139A6">
      <w:r>
        <w:separator/>
      </w:r>
    </w:p>
  </w:footnote>
  <w:footnote w:type="continuationSeparator" w:id="0">
    <w:p w14:paraId="0F78F560" w14:textId="77777777" w:rsidR="00AE7BA8" w:rsidRDefault="00AE7B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88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51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30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A8"/>
    <w:rsid w:val="000666E0"/>
    <w:rsid w:val="002510B7"/>
    <w:rsid w:val="005C130B"/>
    <w:rsid w:val="00826F5C"/>
    <w:rsid w:val="009139A6"/>
    <w:rsid w:val="009448BB"/>
    <w:rsid w:val="00947624"/>
    <w:rsid w:val="009F2B20"/>
    <w:rsid w:val="00A3176C"/>
    <w:rsid w:val="00AE65F8"/>
    <w:rsid w:val="00AE7BA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D2B5A"/>
  <w15:chartTrackingRefBased/>
  <w15:docId w15:val="{C0CF9040-3D32-4A3F-BCB1-FD75DF71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7B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647/CP40no647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2023-06-27T08:37:00Z</dcterms:created>
  <dcterms:modified xsi:type="dcterms:W3CDTF">2023-07-04T08:17:00Z</dcterms:modified>
</cp:coreProperties>
</file>